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6B03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B034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7A7A8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7A7A8A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7A7A8A" w:rsidRPr="007A7A8A" w:rsidRDefault="002F054A" w:rsidP="007A7A8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A7A8A"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 อาร์มสตรอง</w:t>
            </w:r>
          </w:p>
          <w:p w:rsidR="007A7A8A" w:rsidRPr="007A7A8A" w:rsidRDefault="007A7A8A" w:rsidP="007A7A8A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รุ่งรัศมี</w:t>
            </w:r>
          </w:p>
          <w:p w:rsidR="00453A01" w:rsidRPr="007A7A8A" w:rsidRDefault="007A7A8A" w:rsidP="007A7A8A">
            <w:pPr>
              <w:tabs>
                <w:tab w:val="left" w:pos="1760"/>
              </w:tabs>
              <w:rPr>
                <w:cs/>
              </w:rPr>
            </w:pP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สุขมาก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7A7A8A" w:rsidRPr="007A7A8A" w:rsidRDefault="002F054A" w:rsidP="007A7A8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A7A8A"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0 2610 5364</w:t>
            </w:r>
          </w:p>
          <w:p w:rsidR="007A7A8A" w:rsidRPr="007A7A8A" w:rsidRDefault="007A7A8A" w:rsidP="007A7A8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0 2610 5455</w:t>
            </w:r>
          </w:p>
          <w:p w:rsidR="00453A01" w:rsidRPr="003B7C5A" w:rsidRDefault="007A7A8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0 2610 5559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7A7A8A" w:rsidRPr="007A7A8A" w:rsidRDefault="002F054A" w:rsidP="007A7A8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7A7A8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7A7A8A"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ธนศิริวัฒนา</w:t>
            </w:r>
          </w:p>
          <w:p w:rsidR="007A7A8A" w:rsidRPr="007A7A8A" w:rsidRDefault="007A7A8A" w:rsidP="007A7A8A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นางโสมระวี นักรบ</w:t>
            </w:r>
          </w:p>
          <w:p w:rsidR="007A7A8A" w:rsidRPr="007A7A8A" w:rsidRDefault="007A7A8A" w:rsidP="007A7A8A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วัชราวลี วัชรีวงศ์ ณ อยุธยา</w:t>
            </w:r>
          </w:p>
          <w:p w:rsidR="007A7A8A" w:rsidRDefault="007A7A8A" w:rsidP="007A7A8A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นางสาวศุภมาส ลิมาวัฒนชัย</w:t>
            </w:r>
          </w:p>
          <w:p w:rsidR="006C7B37" w:rsidRPr="007A7A8A" w:rsidRDefault="007A7A8A" w:rsidP="007A7A8A">
            <w:pPr>
              <w:tabs>
                <w:tab w:val="left" w:pos="1335"/>
              </w:tabs>
              <w:rPr>
                <w:cs/>
              </w:rPr>
            </w:pPr>
            <w:r>
              <w:rPr>
                <w:cs/>
              </w:rPr>
              <w:tab/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นางสาววินันดา แสงทอง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7A7A8A" w:rsidRPr="007A7A8A" w:rsidRDefault="00D849B7" w:rsidP="007A7A8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A7A8A"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0 2610 5355</w:t>
            </w:r>
          </w:p>
          <w:p w:rsidR="007A7A8A" w:rsidRPr="007A7A8A" w:rsidRDefault="007A7A8A" w:rsidP="007A7A8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7A7A8A" w:rsidRPr="007A7A8A" w:rsidRDefault="007A7A8A" w:rsidP="007A7A8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0 2610 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5356</w:t>
            </w:r>
          </w:p>
          <w:p w:rsidR="007A7A8A" w:rsidRPr="007A7A8A" w:rsidRDefault="007A7A8A" w:rsidP="007A7A8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0 2610 5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449</w:t>
            </w:r>
          </w:p>
          <w:p w:rsidR="006C7B37" w:rsidRPr="007A7A8A" w:rsidRDefault="007A7A8A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0 2610 53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29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7A7A8A">
        <w:trPr>
          <w:trHeight w:val="2041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7A7A8A" w:rsidRDefault="006C7B37" w:rsidP="007A7A8A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7A7A8A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7A7A8A" w:rsidRPr="003E7B4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7A7A8A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7A7A8A" w:rsidRPr="003B7C5A" w:rsidTr="00BA0B1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7A8A" w:rsidRPr="00F108FD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7A8A" w:rsidRPr="003E7B4C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7A7A8A" w:rsidRPr="003B7C5A" w:rsidTr="00BA0B1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7A8A" w:rsidRPr="00F108FD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7A8A" w:rsidRPr="003E7B4C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7A7A8A" w:rsidRPr="003B7C5A" w:rsidTr="00BA0B1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7A8A" w:rsidRPr="00F108FD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7A8A" w:rsidRPr="003E7B4C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7A7A8A" w:rsidRPr="003B7C5A" w:rsidTr="00BA0B1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7A8A" w:rsidRPr="00F108FD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7A8A" w:rsidRPr="003E7B4C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7A7A8A" w:rsidRPr="003B7C5A" w:rsidTr="00BA0B1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7A8A" w:rsidRPr="00F108FD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7A8A" w:rsidRPr="003E7B4C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6"/>
              <w:gridCol w:w="993"/>
              <w:gridCol w:w="1417"/>
              <w:gridCol w:w="1276"/>
              <w:gridCol w:w="1261"/>
            </w:tblGrid>
            <w:tr w:rsidR="002F054A" w:rsidRPr="003B7C5A" w:rsidTr="00C86C0A">
              <w:trPr>
                <w:trHeight w:val="902"/>
                <w:jc w:val="center"/>
              </w:trPr>
              <w:tc>
                <w:tcPr>
                  <w:tcW w:w="430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C86C0A">
              <w:trPr>
                <w:trHeight w:val="856"/>
                <w:jc w:val="center"/>
              </w:trPr>
              <w:tc>
                <w:tcPr>
                  <w:tcW w:w="4306" w:type="dxa"/>
                </w:tcPr>
                <w:p w:rsidR="004032BC" w:rsidRPr="00C86C0A" w:rsidRDefault="007A7A8A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C86C0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993" w:type="dxa"/>
                </w:tcPr>
                <w:p w:rsidR="004032BC" w:rsidRPr="00AC4F8B" w:rsidRDefault="007A7A8A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A55496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23.18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51B8E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51B8E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</w:t>
                  </w:r>
                  <w:r w:rsidR="00CE50DB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CE50DB">
        <w:trPr>
          <w:trHeight w:val="2223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E50DB" w:rsidRPr="005C2EBC" w:rsidRDefault="00CE50DB" w:rsidP="005C2EBC">
            <w:pPr>
              <w:spacing w:before="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7170C" w:rsidRPr="00A13629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 ได้ดำเนินการเบิกจ่ายเงินงบประมาณรายจ่ายของสำนักตามแผนและมาตรการ</w:t>
            </w:r>
            <w:r w:rsidR="003C4190" w:rsidRPr="00A13629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ด้านการงบ</w:t>
            </w:r>
            <w:r w:rsidR="0067170C" w:rsidRPr="00A13629">
              <w:rPr>
                <w:rFonts w:ascii="TH SarabunPSK" w:hAnsi="TH SarabunPSK" w:cs="TH SarabunPSK"/>
                <w:sz w:val="30"/>
                <w:szCs w:val="30"/>
                <w:cs/>
              </w:rPr>
              <w:t>ประมาณ</w:t>
            </w:r>
            <w:r w:rsidR="003C4190" w:rsidRPr="00A13629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เพื่อการขับเคลื่อนยุทธศาสตร์และแผนแม่บท</w:t>
            </w:r>
            <w:r w:rsidR="0067170C" w:rsidRPr="00A136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โดยได้รับงบประมาณประจำปี พ.ศ. 25</w:t>
            </w:r>
            <w:r w:rsidR="0067170C" w:rsidRPr="00A13629"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  <w:r w:rsidR="0067170C" w:rsidRPr="00A136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รวมทั้งสิ้น </w:t>
            </w:r>
            <w:r w:rsidR="001B520F" w:rsidRPr="00A13629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  <w:r w:rsidR="0067170C" w:rsidRPr="00A13629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1B520F" w:rsidRPr="00A13629">
              <w:rPr>
                <w:rFonts w:ascii="TH SarabunPSK" w:hAnsi="TH SarabunPSK" w:cs="TH SarabunPSK"/>
                <w:sz w:val="30"/>
                <w:szCs w:val="30"/>
              </w:rPr>
              <w:t>800</w:t>
            </w:r>
            <w:r w:rsidR="0067170C" w:rsidRPr="00A13629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67170C" w:rsidRPr="00A13629">
              <w:rPr>
                <w:rFonts w:ascii="TH SarabunPSK" w:hAnsi="TH SarabunPSK" w:cs="TH SarabunPSK"/>
                <w:sz w:val="30"/>
                <w:szCs w:val="30"/>
                <w:cs/>
              </w:rPr>
              <w:t>000 บาท  เบิกจ่ายจริง  (1 ตุลาคม 25</w:t>
            </w:r>
            <w:r w:rsidR="0067170C" w:rsidRPr="00A13629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1B520F" w:rsidRPr="00A1362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67170C" w:rsidRPr="00A136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– 3</w:t>
            </w:r>
            <w:r w:rsidR="0067170C" w:rsidRPr="00A13629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67170C" w:rsidRPr="00A136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67170C" w:rsidRPr="00A1362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="0067170C" w:rsidRPr="00A136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="0067170C" w:rsidRPr="00A13629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1B520F" w:rsidRPr="00A13629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67170C" w:rsidRPr="00A13629">
              <w:rPr>
                <w:rFonts w:ascii="TH SarabunPSK" w:hAnsi="TH SarabunPSK" w:cs="TH SarabunPSK"/>
                <w:sz w:val="30"/>
                <w:szCs w:val="30"/>
                <w:cs/>
              </w:rPr>
              <w:t>)  เป็นจำนวนเงิน</w:t>
            </w:r>
            <w:r w:rsidR="00411C2F">
              <w:rPr>
                <w:rFonts w:ascii="TH SarabunPSK" w:hAnsi="TH SarabunPSK" w:cs="TH SarabunPSK" w:hint="cs"/>
                <w:sz w:val="30"/>
                <w:szCs w:val="30"/>
                <w:cs/>
              </w:rPr>
              <w:t>เท่ากับ</w:t>
            </w:r>
            <w:r w:rsidR="0067170C" w:rsidRPr="00A136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1B520F" w:rsidRPr="00A13629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67170C" w:rsidRPr="00A13629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1B520F" w:rsidRPr="00A13629"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 w:rsidR="0067170C" w:rsidRPr="00A13629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1B520F" w:rsidRPr="00A13629">
              <w:rPr>
                <w:rFonts w:ascii="TH SarabunPSK" w:hAnsi="TH SarabunPSK" w:cs="TH SarabunPSK"/>
                <w:sz w:val="30"/>
                <w:szCs w:val="30"/>
              </w:rPr>
              <w:t>500</w:t>
            </w:r>
            <w:r w:rsidR="001B520F" w:rsidRPr="00A1362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1B520F" w:rsidRPr="00A13629">
              <w:rPr>
                <w:rFonts w:ascii="TH SarabunPSK" w:hAnsi="TH SarabunPSK" w:cs="TH SarabunPSK"/>
                <w:sz w:val="30"/>
                <w:szCs w:val="30"/>
              </w:rPr>
              <w:t>63</w:t>
            </w:r>
            <w:r w:rsidR="0067170C" w:rsidRPr="00A136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1B520F" w:rsidRPr="00A13629">
              <w:rPr>
                <w:rFonts w:ascii="TH SarabunPSK" w:hAnsi="TH SarabunPSK" w:cs="TH SarabunPSK" w:hint="cs"/>
                <w:sz w:val="30"/>
                <w:szCs w:val="30"/>
                <w:cs/>
              </w:rPr>
              <w:t>23.18</w:t>
            </w:r>
            <w:r w:rsidR="0067170C" w:rsidRPr="00A1362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CE50DB" w:rsidRDefault="001B520F" w:rsidP="00CE50D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B520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สำ</w:t>
            </w:r>
            <w:r w:rsidRPr="001B520F">
              <w:rPr>
                <w:rFonts w:ascii="TH SarabunPSK" w:hAnsi="TH SarabunPSK" w:cs="TH SarabunPSK"/>
                <w:sz w:val="30"/>
                <w:szCs w:val="30"/>
                <w:cs/>
              </w:rPr>
              <w:t>นักติดตามและประเมินผลอุดมศึกษา ได้เร่งดำเนินการเบิกจ่ายเงินให้เป็นไปตาม</w:t>
            </w:r>
            <w:r w:rsidR="003C4190" w:rsidRPr="003C4190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</w:t>
            </w:r>
            <w:r w:rsidR="003C4190" w:rsidRPr="003C4190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ด้านการงบ</w:t>
            </w:r>
            <w:r w:rsidR="003C4190" w:rsidRPr="003C4190">
              <w:rPr>
                <w:rFonts w:ascii="TH SarabunPSK" w:hAnsi="TH SarabunPSK" w:cs="TH SarabunPSK"/>
                <w:sz w:val="30"/>
                <w:szCs w:val="30"/>
                <w:cs/>
              </w:rPr>
              <w:t>ประมาณ</w:t>
            </w:r>
            <w:r w:rsidR="003C4190" w:rsidRPr="003C4190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เพื่อการขับเคลื่อนยุทธศาสตร์และแผนแม่บท</w:t>
            </w:r>
            <w:r w:rsidRPr="001B520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</w:t>
            </w:r>
            <w:r w:rsidR="003C4190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ดำเนินการตามหลักเกณฑ์และวิธีการติดตามและประเมินผลตามแผนการปฏิบัติงานและแผนการใช้จ่ายงบประมาณ ประจำปีงบประมาณ พ.ศ. 2562</w:t>
            </w:r>
            <w:r w:rsidRPr="001B520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1B520F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1B520F" w:rsidP="00F84B06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1B520F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 w:rsidRPr="001B520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1B520F">
              <w:rPr>
                <w:rFonts w:ascii="TH SarabunPSK" w:hAnsi="TH SarabunPSK" w:cs="TH SarabunPSK"/>
                <w:sz w:val="30"/>
                <w:szCs w:val="30"/>
                <w:cs/>
              </w:rPr>
              <w:t>สำนักอำนวยการ</w:t>
            </w:r>
            <w:r w:rsidRPr="001B520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B520F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1B520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24DAC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612" w:rsidRDefault="000B1612">
      <w:r>
        <w:separator/>
      </w:r>
    </w:p>
  </w:endnote>
  <w:endnote w:type="continuationSeparator" w:id="0">
    <w:p w:rsidR="000B1612" w:rsidRDefault="000B1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612" w:rsidRDefault="000B1612">
      <w:r>
        <w:separator/>
      </w:r>
    </w:p>
  </w:footnote>
  <w:footnote w:type="continuationSeparator" w:id="0">
    <w:p w:rsidR="000B1612" w:rsidRDefault="000B1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1406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A532B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E1406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A532B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0DD8"/>
    <w:rsid w:val="000A3286"/>
    <w:rsid w:val="000A5220"/>
    <w:rsid w:val="000A7481"/>
    <w:rsid w:val="000B1612"/>
    <w:rsid w:val="000B61D2"/>
    <w:rsid w:val="000C06DC"/>
    <w:rsid w:val="000C3FE0"/>
    <w:rsid w:val="000D3B60"/>
    <w:rsid w:val="000D55E0"/>
    <w:rsid w:val="000D6395"/>
    <w:rsid w:val="000E60D4"/>
    <w:rsid w:val="00103B1F"/>
    <w:rsid w:val="00106E78"/>
    <w:rsid w:val="0012187F"/>
    <w:rsid w:val="001279FB"/>
    <w:rsid w:val="00130734"/>
    <w:rsid w:val="00135353"/>
    <w:rsid w:val="00154194"/>
    <w:rsid w:val="0018175B"/>
    <w:rsid w:val="00185E58"/>
    <w:rsid w:val="001B140F"/>
    <w:rsid w:val="001B52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51B8E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C4190"/>
    <w:rsid w:val="003E0FCD"/>
    <w:rsid w:val="003E1BC4"/>
    <w:rsid w:val="003E4227"/>
    <w:rsid w:val="003F0CC5"/>
    <w:rsid w:val="004032BC"/>
    <w:rsid w:val="00411C2F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5943"/>
    <w:rsid w:val="00596721"/>
    <w:rsid w:val="005B1BF3"/>
    <w:rsid w:val="005B60E0"/>
    <w:rsid w:val="005B7119"/>
    <w:rsid w:val="005C07F8"/>
    <w:rsid w:val="005C159C"/>
    <w:rsid w:val="005C2EBC"/>
    <w:rsid w:val="005D7E04"/>
    <w:rsid w:val="0060158F"/>
    <w:rsid w:val="0061749F"/>
    <w:rsid w:val="00637718"/>
    <w:rsid w:val="00642568"/>
    <w:rsid w:val="0067170C"/>
    <w:rsid w:val="00680463"/>
    <w:rsid w:val="00682347"/>
    <w:rsid w:val="00690952"/>
    <w:rsid w:val="006B034C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4DAC"/>
    <w:rsid w:val="00726AE7"/>
    <w:rsid w:val="007415B9"/>
    <w:rsid w:val="00757110"/>
    <w:rsid w:val="007605D4"/>
    <w:rsid w:val="00764DED"/>
    <w:rsid w:val="007706C4"/>
    <w:rsid w:val="007A21D4"/>
    <w:rsid w:val="007A5E7D"/>
    <w:rsid w:val="007A7A8A"/>
    <w:rsid w:val="007E1491"/>
    <w:rsid w:val="007E6D75"/>
    <w:rsid w:val="007F194B"/>
    <w:rsid w:val="007F3961"/>
    <w:rsid w:val="007F7EA2"/>
    <w:rsid w:val="00802C6A"/>
    <w:rsid w:val="00815B1B"/>
    <w:rsid w:val="00816BB9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629"/>
    <w:rsid w:val="00A13D2C"/>
    <w:rsid w:val="00A147BB"/>
    <w:rsid w:val="00A155E3"/>
    <w:rsid w:val="00A15A35"/>
    <w:rsid w:val="00A21B19"/>
    <w:rsid w:val="00A303B1"/>
    <w:rsid w:val="00A325E0"/>
    <w:rsid w:val="00A33B2A"/>
    <w:rsid w:val="00A4208E"/>
    <w:rsid w:val="00A50AE4"/>
    <w:rsid w:val="00A532B7"/>
    <w:rsid w:val="00A541E6"/>
    <w:rsid w:val="00A5549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4884"/>
    <w:rsid w:val="00BC5E9D"/>
    <w:rsid w:val="00BC746C"/>
    <w:rsid w:val="00C05ABF"/>
    <w:rsid w:val="00C06017"/>
    <w:rsid w:val="00C6134E"/>
    <w:rsid w:val="00C67D71"/>
    <w:rsid w:val="00C86C0A"/>
    <w:rsid w:val="00CB2161"/>
    <w:rsid w:val="00CE50B1"/>
    <w:rsid w:val="00CE50DB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14061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4B06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62BCEF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89B00-0DAB-416B-AE72-B4852138A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105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28</cp:revision>
  <cp:lastPrinted>2019-06-11T06:57:00Z</cp:lastPrinted>
  <dcterms:created xsi:type="dcterms:W3CDTF">2019-02-04T07:47:00Z</dcterms:created>
  <dcterms:modified xsi:type="dcterms:W3CDTF">2019-06-11T09:22:00Z</dcterms:modified>
</cp:coreProperties>
</file>